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9848C" w14:textId="614789FA" w:rsidR="00BA00AB" w:rsidRDefault="00F570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GRIFFIN</w:t>
      </w:r>
      <w:r>
        <w:rPr>
          <w:rFonts w:ascii="Times New Roman" w:hAnsi="Times New Roman" w:cs="Times New Roman"/>
          <w:sz w:val="24"/>
          <w:szCs w:val="24"/>
        </w:rPr>
        <w:t xml:space="preserve">       (fl.1430)</w:t>
      </w:r>
    </w:p>
    <w:p w14:paraId="1085283F" w14:textId="5F65A5FE" w:rsidR="00F57068" w:rsidRDefault="00F570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9DE873" w14:textId="19EB6231" w:rsidR="00F57068" w:rsidRDefault="00F570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11C60E" w14:textId="6F4BF974" w:rsidR="00F57068" w:rsidRDefault="00F57068" w:rsidP="00F570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Feb.1430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Staffordshire.   (C.F.R. 1422-30 p.2</w:t>
      </w:r>
      <w:r>
        <w:rPr>
          <w:rFonts w:ascii="Times New Roman" w:hAnsi="Times New Roman" w:cs="Times New Roman"/>
          <w:sz w:val="24"/>
          <w:szCs w:val="24"/>
        </w:rPr>
        <w:t>97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5E7D9CE" w14:textId="77777777" w:rsidR="00F57068" w:rsidRDefault="00F57068" w:rsidP="00F570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9BA20E" w14:textId="77777777" w:rsidR="00F57068" w:rsidRDefault="00F57068" w:rsidP="00F570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A4D457" w14:textId="77777777" w:rsidR="00F57068" w:rsidRPr="00D12EBB" w:rsidRDefault="00F57068" w:rsidP="00F570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2021</w:t>
      </w:r>
    </w:p>
    <w:p w14:paraId="7622A02E" w14:textId="717304F7" w:rsidR="00F57068" w:rsidRPr="00F57068" w:rsidRDefault="00F5706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57068" w:rsidRPr="00F570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8306B" w14:textId="77777777" w:rsidR="00F57068" w:rsidRDefault="00F57068" w:rsidP="009139A6">
      <w:r>
        <w:separator/>
      </w:r>
    </w:p>
  </w:endnote>
  <w:endnote w:type="continuationSeparator" w:id="0">
    <w:p w14:paraId="334D7E4C" w14:textId="77777777" w:rsidR="00F57068" w:rsidRDefault="00F570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25D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158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017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EAAF4" w14:textId="77777777" w:rsidR="00F57068" w:rsidRDefault="00F57068" w:rsidP="009139A6">
      <w:r>
        <w:separator/>
      </w:r>
    </w:p>
  </w:footnote>
  <w:footnote w:type="continuationSeparator" w:id="0">
    <w:p w14:paraId="79D711D2" w14:textId="77777777" w:rsidR="00F57068" w:rsidRDefault="00F570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97E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13DF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73D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6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5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94EA2"/>
  <w15:chartTrackingRefBased/>
  <w15:docId w15:val="{73C6CE15-3128-4011-950C-9ED742A28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2021-12-23T21:23:00Z</dcterms:created>
  <dcterms:modified xsi:type="dcterms:W3CDTF">2021-12-23T21:24:00Z</dcterms:modified>
</cp:coreProperties>
</file>